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78BB3" w14:textId="77777777" w:rsidR="00420879" w:rsidRDefault="00420879" w:rsidP="004208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BLOME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05072DD2" w14:textId="77777777" w:rsidR="00420879" w:rsidRDefault="00420879" w:rsidP="00420879">
      <w:pPr>
        <w:pStyle w:val="NoSpacing"/>
        <w:rPr>
          <w:rFonts w:cs="Times New Roman"/>
          <w:szCs w:val="24"/>
        </w:rPr>
      </w:pPr>
    </w:p>
    <w:p w14:paraId="7F7571F4" w14:textId="77777777" w:rsidR="00420879" w:rsidRDefault="00420879" w:rsidP="00420879">
      <w:pPr>
        <w:pStyle w:val="NoSpacing"/>
        <w:rPr>
          <w:rFonts w:cs="Times New Roman"/>
          <w:szCs w:val="24"/>
        </w:rPr>
      </w:pPr>
    </w:p>
    <w:p w14:paraId="57A1A556" w14:textId="77777777" w:rsidR="00420879" w:rsidRDefault="00420879" w:rsidP="004208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Robert Blome of </w:t>
      </w:r>
      <w:proofErr w:type="spellStart"/>
      <w:r>
        <w:rPr>
          <w:rFonts w:cs="Times New Roman"/>
          <w:szCs w:val="24"/>
        </w:rPr>
        <w:t>Blomorton</w:t>
      </w:r>
      <w:proofErr w:type="spellEnd"/>
      <w:r>
        <w:rPr>
          <w:rFonts w:cs="Times New Roman"/>
          <w:szCs w:val="24"/>
        </w:rPr>
        <w:t>, Norfolk.</w:t>
      </w:r>
    </w:p>
    <w:p w14:paraId="6F50AC48" w14:textId="77777777" w:rsidR="00420879" w:rsidRDefault="00420879" w:rsidP="00420879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04EE3069" w14:textId="77777777" w:rsidR="00420879" w:rsidRDefault="00420879" w:rsidP="00420879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138-43,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40C3CF23" w14:textId="77777777" w:rsidR="00420879" w:rsidRDefault="00420879" w:rsidP="00420879">
      <w:pPr>
        <w:pStyle w:val="NoSpacing"/>
        <w:rPr>
          <w:rFonts w:cs="Times New Roman"/>
          <w:szCs w:val="24"/>
        </w:rPr>
      </w:pPr>
    </w:p>
    <w:p w14:paraId="32EE44E3" w14:textId="77777777" w:rsidR="00420879" w:rsidRDefault="00420879" w:rsidP="00420879">
      <w:pPr>
        <w:pStyle w:val="NoSpacing"/>
        <w:rPr>
          <w:rFonts w:cs="Times New Roman"/>
          <w:szCs w:val="24"/>
        </w:rPr>
      </w:pPr>
    </w:p>
    <w:p w14:paraId="79D583C4" w14:textId="77777777" w:rsidR="00420879" w:rsidRDefault="00420879" w:rsidP="004208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Sep.1455</w:t>
      </w:r>
      <w:r>
        <w:rPr>
          <w:rFonts w:cs="Times New Roman"/>
          <w:szCs w:val="24"/>
        </w:rPr>
        <w:tab/>
        <w:t>His father devised Brome Manor, South Walsham, to him.   (ibid.)</w:t>
      </w:r>
    </w:p>
    <w:p w14:paraId="0F2CE51A" w14:textId="77777777" w:rsidR="00420879" w:rsidRDefault="00420879" w:rsidP="00420879">
      <w:pPr>
        <w:pStyle w:val="NoSpacing"/>
        <w:rPr>
          <w:rFonts w:cs="Times New Roman"/>
          <w:szCs w:val="24"/>
        </w:rPr>
      </w:pPr>
    </w:p>
    <w:p w14:paraId="485DC354" w14:textId="77777777" w:rsidR="00420879" w:rsidRDefault="00420879" w:rsidP="00420879">
      <w:pPr>
        <w:pStyle w:val="NoSpacing"/>
        <w:rPr>
          <w:rFonts w:cs="Times New Roman"/>
          <w:szCs w:val="24"/>
        </w:rPr>
      </w:pPr>
    </w:p>
    <w:p w14:paraId="501B3FC9" w14:textId="77777777" w:rsidR="00420879" w:rsidRDefault="00420879" w:rsidP="004208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February 2024</w:t>
      </w:r>
    </w:p>
    <w:p w14:paraId="795108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A7F48" w14:textId="77777777" w:rsidR="00420879" w:rsidRDefault="00420879" w:rsidP="009139A6">
      <w:r>
        <w:separator/>
      </w:r>
    </w:p>
  </w:endnote>
  <w:endnote w:type="continuationSeparator" w:id="0">
    <w:p w14:paraId="29F6A278" w14:textId="77777777" w:rsidR="00420879" w:rsidRDefault="004208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3B1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5E8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512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8A21F" w14:textId="77777777" w:rsidR="00420879" w:rsidRDefault="00420879" w:rsidP="009139A6">
      <w:r>
        <w:separator/>
      </w:r>
    </w:p>
  </w:footnote>
  <w:footnote w:type="continuationSeparator" w:id="0">
    <w:p w14:paraId="538DA568" w14:textId="77777777" w:rsidR="00420879" w:rsidRDefault="004208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8FF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69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3A4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879"/>
    <w:rsid w:val="000666E0"/>
    <w:rsid w:val="002510B7"/>
    <w:rsid w:val="0042087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2FD7F"/>
  <w15:chartTrackingRefBased/>
  <w15:docId w15:val="{FD2E87A2-4EE0-44B1-BF76-B9F559FAC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2024-02-14T19:55:00Z</dcterms:created>
  <dcterms:modified xsi:type="dcterms:W3CDTF">2024-02-14T19:56:00Z</dcterms:modified>
</cp:coreProperties>
</file>